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3E479B" w:rsidTr="003E479B" w14:paraId="0BF3B71E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479B" w:rsidRDefault="003E479B" w14:paraId="1B1AF917" w14:textId="428C40A6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479B" w:rsidRDefault="003E479B" w14:paraId="74D2A0D3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3E479B" w:rsidRDefault="003E479B" w14:paraId="4F70A4B4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3E479B" w:rsidRDefault="003E479B" w14:paraId="2F6B765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3E479B" w:rsidRDefault="003E479B" w14:paraId="48A8B9FB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3E479B" w:rsidP="003E479B" w:rsidRDefault="003E479B" w14:paraId="1FC4A0B7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3E479B" w:rsidP="003E479B" w:rsidRDefault="003E479B" w14:paraId="55564367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3E479B" w:rsidP="003E479B" w:rsidRDefault="003E479B" w14:paraId="6964A5B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St-2661/2019</w:t>
      </w:r>
    </w:p>
    <w:p w:rsidR="003E479B" w:rsidP="003E479B" w:rsidRDefault="003E479B" w14:paraId="5536AC35" w14:textId="77777777">
      <w:pPr>
        <w:tabs>
          <w:tab w:val="left" w:pos="709"/>
        </w:tabs>
      </w:pPr>
      <w:r>
        <w:t xml:space="preserve"> </w:t>
      </w:r>
    </w:p>
    <w:p w:rsidR="003E479B" w:rsidP="003E479B" w:rsidRDefault="003E479B" w14:paraId="2D794CB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3E479B" w:rsidP="003E479B" w:rsidRDefault="003E479B" w14:paraId="2180CBB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3E479B" w:rsidP="003E479B" w:rsidRDefault="003E479B" w14:paraId="65131C84" w14:textId="77777777">
      <w:pPr>
        <w:tabs>
          <w:tab w:val="left" w:pos="709"/>
        </w:tabs>
      </w:pPr>
    </w:p>
    <w:p w:rsidR="003E479B" w:rsidP="003E479B" w:rsidRDefault="003E479B" w14:paraId="2939DE4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3E479B" w:rsidP="003E479B" w:rsidRDefault="003E479B" w14:paraId="2C1119F8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3E479B" w:rsidP="003E479B" w:rsidRDefault="003E479B" w14:paraId="271E0035" w14:textId="77777777">
      <w:pPr>
        <w:tabs>
          <w:tab w:val="left" w:pos="709"/>
        </w:tabs>
      </w:pPr>
    </w:p>
    <w:p w:rsidR="003E479B" w:rsidP="003E479B" w:rsidRDefault="003E479B" w14:paraId="44FAC52C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3E479B" w:rsidP="003E479B" w:rsidRDefault="003E479B" w14:paraId="636B139B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3E479B" w:rsidP="003E479B" w:rsidRDefault="003E479B" w14:paraId="1DDC0D5C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3E479B" w:rsidP="003E479B" w:rsidRDefault="003E479B" w14:paraId="1DF9330E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3E479B" w:rsidP="003E479B" w:rsidRDefault="003E479B" w14:paraId="7C284F23" w14:textId="77777777">
      <w:pPr>
        <w:tabs>
          <w:tab w:val="left" w:pos="709"/>
        </w:tabs>
      </w:pPr>
    </w:p>
    <w:p w:rsidR="003E479B" w:rsidP="003E479B" w:rsidRDefault="003E479B" w14:paraId="3170F49E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3E479B" w:rsidP="003E479B" w:rsidRDefault="003E479B" w14:paraId="55651176" w14:textId="77777777">
      <w:pPr>
        <w:tabs>
          <w:tab w:val="left" w:pos="709"/>
        </w:tabs>
        <w:jc w:val="both"/>
      </w:pPr>
    </w:p>
    <w:p w:rsidR="003E479B" w:rsidP="003E479B" w:rsidRDefault="003E479B" w14:paraId="215BC153" w14:textId="77777777">
      <w:pPr>
        <w:tabs>
          <w:tab w:val="left" w:pos="709"/>
        </w:tabs>
      </w:pPr>
      <w:r>
        <w:t xml:space="preserve"> </w:t>
      </w:r>
      <w:r>
        <w:tab/>
        <w:t>17. St-2661/2019</w:t>
      </w:r>
    </w:p>
    <w:p w:rsidR="003E479B" w:rsidP="003E479B" w:rsidRDefault="003E479B" w14:paraId="58143E61" w14:textId="77777777">
      <w:pPr>
        <w:tabs>
          <w:tab w:val="left" w:pos="709"/>
        </w:tabs>
      </w:pPr>
    </w:p>
    <w:p w:rsidR="003E479B" w:rsidP="003E479B" w:rsidRDefault="003E479B" w14:paraId="1BA9F60B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3E479B" w:rsidP="003E479B" w:rsidRDefault="003E479B" w14:paraId="6250BF90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3E479B" w:rsidP="003E479B" w:rsidRDefault="003E479B" w14:paraId="4ED1E0A9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3E479B" w:rsidP="003E479B" w:rsidRDefault="003E479B" w14:paraId="64A49C11" w14:textId="77777777">
      <w:pPr>
        <w:tabs>
          <w:tab w:val="left" w:pos="709"/>
        </w:tabs>
        <w:ind w:firstLine="708"/>
        <w:jc w:val="both"/>
      </w:pPr>
    </w:p>
    <w:p w:rsidR="003E479B" w:rsidP="003E479B" w:rsidRDefault="003E479B" w14:paraId="1A042EDD" w14:textId="77777777">
      <w:pPr>
        <w:tabs>
          <w:tab w:val="left" w:pos="709"/>
        </w:tabs>
        <w:jc w:val="both"/>
      </w:pPr>
      <w:r>
        <w:t xml:space="preserve">protiv </w:t>
      </w:r>
    </w:p>
    <w:p w:rsidR="003E479B" w:rsidP="003E479B" w:rsidRDefault="003E479B" w14:paraId="2D86A356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3E479B" w:rsidP="003E479B" w:rsidRDefault="003E479B" w14:paraId="2134E5EC" w14:textId="77777777">
      <w:pPr>
        <w:tabs>
          <w:tab w:val="left" w:pos="709"/>
        </w:tabs>
        <w:ind w:left="708"/>
        <w:jc w:val="both"/>
      </w:pPr>
      <w:r>
        <w:tab/>
        <w:t>MIBIS d.o.o., Zagreb, Listopadska 23, OIB: 90765749661</w:t>
      </w:r>
    </w:p>
    <w:p w:rsidR="003E479B" w:rsidP="003E479B" w:rsidRDefault="003E479B" w14:paraId="056553BF" w14:textId="77777777">
      <w:pPr>
        <w:tabs>
          <w:tab w:val="left" w:pos="709"/>
        </w:tabs>
        <w:ind w:left="708"/>
        <w:jc w:val="both"/>
      </w:pPr>
    </w:p>
    <w:p w:rsidR="003E479B" w:rsidP="003E479B" w:rsidRDefault="003E479B" w14:paraId="1B4A8508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3E479B" w:rsidP="003E479B" w:rsidRDefault="003E479B" w14:paraId="14DE31B1" w14:textId="77777777">
      <w:pPr>
        <w:tabs>
          <w:tab w:val="left" w:pos="709"/>
        </w:tabs>
        <w:jc w:val="both"/>
      </w:pPr>
    </w:p>
    <w:p w:rsidR="003E479B" w:rsidP="003E479B" w:rsidRDefault="003E479B" w14:paraId="2B25061B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3E479B" w:rsidP="003E479B" w:rsidRDefault="003E479B" w14:paraId="4667F321" w14:textId="77777777">
      <w:pPr>
        <w:tabs>
          <w:tab w:val="left" w:pos="709"/>
        </w:tabs>
      </w:pPr>
    </w:p>
    <w:p w:rsidR="003E479B" w:rsidP="003E479B" w:rsidRDefault="003E479B" w14:paraId="1CE7111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3E479B" w:rsidP="003E479B" w:rsidRDefault="003E479B" w14:paraId="678803A9" w14:textId="77777777">
      <w:pPr>
        <w:tabs>
          <w:tab w:val="left" w:pos="709"/>
        </w:tabs>
      </w:pPr>
    </w:p>
    <w:p w:rsidR="003E479B" w:rsidP="003E479B" w:rsidRDefault="003E479B" w14:paraId="680155D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3E479B" w:rsidP="003E479B" w:rsidRDefault="003E479B" w14:paraId="16470514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3E479B" w:rsidP="003E479B" w:rsidRDefault="003E479B" w14:paraId="3D9AA04A" w14:textId="77777777">
      <w:pPr>
        <w:tabs>
          <w:tab w:val="left" w:pos="709"/>
        </w:tabs>
      </w:pPr>
    </w:p>
    <w:p w:rsidR="003E479B" w:rsidP="003E479B" w:rsidRDefault="003E479B" w14:paraId="7004106B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C4AF357" w14:textId="0C4AF35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79B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E479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E479B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E479B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E479B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E479B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3E479B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E479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E479B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E47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79B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79B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79B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79B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E479B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4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479B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5179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2661</izvorni_sadrzaj>
    <derivirana_varijabla naziv="DomainObject.Predmet.Broj_1">2661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listopada 2019.</izvorni_sadrzaj>
    <derivirana_varijabla naziv="DomainObject.Predmet.DatumIzradeOptuznogAkta_1">28. listopada 2019.</derivirana_varijabla>
  </DomainObject.Predmet.DatumIzradeOptuznogAkta>
  <DomainObject.Predmet.DatumIzradeOptuznogAktaFormated>
    <izvorni_sadrzaj>28.10.2019.</izvorni_sadrzaj>
    <derivirana_varijabla naziv="DomainObject.Predmet.DatumIzradeOptuznogAktaFormated_1">28.10.2019.</derivirana_varijabla>
  </DomainObject.Predmet.DatumIzradeOptuznogAktaFormated>
  <DomainObject.Predmet.DatumOsnivanja>
    <izvorni_sadrzaj>29. listopada 2019.</izvorni_sadrzaj>
    <derivirana_varijabla naziv="DomainObject.Predmet.DatumOsnivanja_1">29.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listopada 2019.</izvorni_sadrzaj>
    <derivirana_varijabla naziv="DomainObject.Predmet.DatumPrimitkaOptuznogAkta_1">28.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St-2661/2019</izvorni_sadrzaj>
    <derivirana_varijabla naziv="DomainObject.Predmet.OznakaBroj_1">St-2661/2019</derivirana_varijabla>
  </DomainObject.Predmet.OznakaBroj>
  <DomainObject.Predmet.OznakaBrojOptuznogAkta>
    <izvorni_sadrzaj>04-06-19-4650</izvorni_sadrzaj>
    <derivirana_varijabla naziv="DomainObject.Predmet.OznakaBrojOptuznogAkta_1">04-06-19-4650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MIBIS d.o.o.</izvorni_sadrzaj>
    <derivirana_varijabla naziv="DomainObject.Predmet.ProtustrankaFormated_1">  MIBIS d.o.o.</derivirana_varijabla>
  </DomainObject.Predmet.ProtustrankaFormated>
  <DomainObject.Predmet.ProtustrankaFormatedOIB>
    <izvorni_sadrzaj>  MIBIS d.o.o., OIB 90765749661</izvorni_sadrzaj>
    <derivirana_varijabla naziv="DomainObject.Predmet.ProtustrankaFormatedOIB_1">  MIBIS d.o.o., OIB 90765749661</derivirana_varijabla>
  </DomainObject.Predmet.ProtustrankaFormatedOIB>
  <DomainObject.Predmet.ProtustrankaFormatedWithAdress>
    <izvorni_sadrzaj> MIBIS d.o.o., Listopadska 23, 10000 Zagreb</izvorni_sadrzaj>
    <derivirana_varijabla naziv="DomainObject.Predmet.ProtustrankaFormatedWithAdress_1"> MIBIS d.o.o., Listopadska 23, 10000 Zagreb</derivirana_varijabla>
  </DomainObject.Predmet.ProtustrankaFormatedWithAdress>
  <DomainObject.Predmet.ProtustrankaFormatedWithAdressOIB>
    <izvorni_sadrzaj> MIBIS d.o.o., OIB 90765749661, Listopadska 23, 10000 Zagreb</izvorni_sadrzaj>
    <derivirana_varijabla naziv="DomainObject.Predmet.ProtustrankaFormatedWithAdressOIB_1"> MIBIS d.o.o., OIB 90765749661, Listopadska 23, 10000 Zagreb</derivirana_varijabla>
  </DomainObject.Predmet.ProtustrankaFormatedWithAdressOIB>
  <DomainObject.Predmet.ProtustrankaWithAdress>
    <izvorni_sadrzaj>MIBIS d.o.o. Listopadska 23, 10000 Zagreb</izvorni_sadrzaj>
    <derivirana_varijabla naziv="DomainObject.Predmet.ProtustrankaWithAdress_1">MIBIS d.o.o. Listopadska 23, 10000 Zagreb</derivirana_varijabla>
  </DomainObject.Predmet.ProtustrankaWithAdress>
  <DomainObject.Predmet.ProtustrankaWithAdressOIB>
    <izvorni_sadrzaj>MIBIS d.o.o., OIB 90765749661, Listopadska 23, 10000 Zagreb</izvorni_sadrzaj>
    <derivirana_varijabla naziv="DomainObject.Predmet.ProtustrankaWithAdressOIB_1">MIBIS d.o.o., OIB 90765749661, Listopadska 23, 10000 Zagreb</derivirana_varijabla>
  </DomainObject.Predmet.ProtustrankaWithAdressOIB>
  <DomainObject.Predmet.ProtustrankaNazivFormated>
    <izvorni_sadrzaj>MIBIS d.o.o.</izvorni_sadrzaj>
    <derivirana_varijabla naziv="DomainObject.Predmet.ProtustrankaNazivFormated_1">MIBIS d.o.o.</derivirana_varijabla>
  </DomainObject.Predmet.ProtustrankaNazivFormated>
  <DomainObject.Predmet.ProtustrankaNazivFormatedOIB>
    <izvorni_sadrzaj>MIBIS d.o.o., OIB 90765749661</izvorni_sadrzaj>
    <derivirana_varijabla naziv="DomainObject.Predmet.ProtustrankaNazivFormatedOIB_1">MIBIS d.o.o., OIB 90765749661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MIBIS d.o.o.</item>
    </izvorni_sadrzaj>
    <derivirana_varijabla naziv="DomainObject.Predmet.ProtuStrankaListFormated_1">
      <item>MIBIS d.o.o.</item>
    </derivirana_varijabla>
  </DomainObject.Predmet.ProtuStrankaListFormated>
  <DomainObject.Predmet.ProtuStrankaListFormatedOIB>
    <izvorni_sadrzaj>
      <item>MIBIS d.o.o., OIB 90765749661</item>
    </izvorni_sadrzaj>
    <derivirana_varijabla naziv="DomainObject.Predmet.ProtuStrankaListFormatedOIB_1">
      <item>MIBIS d.o.o., OIB 90765749661</item>
    </derivirana_varijabla>
  </DomainObject.Predmet.ProtuStrankaListFormatedOIB>
  <DomainObject.Predmet.ProtuStrankaListFormatedWithAdress>
    <izvorni_sadrzaj>
      <item>MIBIS d.o.o., Listopadska 23, 10000 Zagreb</item>
    </izvorni_sadrzaj>
    <derivirana_varijabla naziv="DomainObject.Predmet.ProtuStrankaListFormatedWithAdress_1">
      <item>MIBIS d.o.o., Listopadska 23, 10000 Zagreb</item>
    </derivirana_varijabla>
  </DomainObject.Predmet.ProtuStrankaListFormatedWithAdress>
  <DomainObject.Predmet.ProtuStrankaListFormatedWithAdressOIB>
    <izvorni_sadrzaj>
      <item>MIBIS d.o.o., OIB 90765749661, Listopadska 23, 10000 Zagreb</item>
    </izvorni_sadrzaj>
    <derivirana_varijabla naziv="DomainObject.Predmet.ProtuStrankaListFormatedWithAdressOIB_1">
      <item>MIBIS d.o.o., OIB 90765749661, Listopadska 23, 10000 Zagreb</item>
    </derivirana_varijabla>
  </DomainObject.Predmet.ProtuStrankaListFormatedWithAdressOIB>
  <DomainObject.Predmet.ProtuStrankaListNazivFormated>
    <izvorni_sadrzaj>
      <item>MIBIS d.o.o.</item>
    </izvorni_sadrzaj>
    <derivirana_varijabla naziv="DomainObject.Predmet.ProtuStrankaListNazivFormated_1">
      <item>MIBIS d.o.o.</item>
    </derivirana_varijabla>
  </DomainObject.Predmet.ProtuStrankaListNazivFormated>
  <DomainObject.Predmet.ProtuStrankaListNazivFormatedOIB>
    <izvorni_sadrzaj>
      <item>MIBIS d.o.o., OIB 90765749661</item>
    </izvorni_sadrzaj>
    <derivirana_varijabla naziv="DomainObject.Predmet.ProtuStrankaListNazivFormatedOIB_1">
      <item>MIBIS d.o.o., OIB 90765749661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MIBIS d.o.o.</izvorni_sadrzaj>
    <derivirana_varijabla naziv="DomainObject.Predmet.ProtustrankaIDrugi_1">MIBIS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MIBIS d.o.o., OIB 90765749661, Listopadska 23, 10000 Zagreb</izvorni_sadrzaj>
    <derivirana_varijabla naziv="DomainObject.Predmet.ProtustrankaIDrugiAdressOIB_1">MIBIS d.o.o., OIB 90765749661, Listopadska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MIBIS d.o.o.</item>
      <item>Financijska agencija</item>
    </izvorni_sadrzaj>
    <derivirana_varijabla naziv="DomainObject.Predmet.SudioniciListNaziv_1">
      <item>MIBIS d.o.o.</item>
      <item>Financijska agencija</item>
    </derivirana_varijabla>
  </DomainObject.Predmet.SudioniciListNaziv>
  <DomainObject.Predmet.SudioniciListAdressOIB>
    <izvorni_sadrzaj>
      <item>MIBIS d.o.o., OIB 90765749661, Listopadska 23,10000 Zagreb</item>
      <item>Financijska agencija, OIB 85821130368, TRG SVIBANJSKIH ŽRTAVA 1995. 1,10000 Zagreb</item>
    </izvorni_sadrzaj>
    <derivirana_varijabla naziv="DomainObject.Predmet.SudioniciListAdressOIB_1">
      <item>MIBIS d.o.o., OIB 90765749661, Listopadska 23,10000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90765749661</item>
      <item>, OIB 85821130368</item>
    </izvorni_sadrzaj>
    <derivirana_varijabla naziv="DomainObject.Predmet.SudioniciListNazivOIB_1">
      <item>, OIB 90765749661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listopada 2019.</izvorni_sadrzaj>
    <derivirana_varijabla naziv="DomainObject.Predmet.DatumPocetkaProcesa_1">29.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813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2019-12-14T12:08:00Z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